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6CE2725F" w:rsidR="00085382" w:rsidRPr="00097491" w:rsidRDefault="00F238FB" w:rsidP="00921DA0">
            <w:pPr>
              <w:rPr>
                <w:rFonts w:ascii="Myriad Pro" w:hAnsi="Myriad Pro"/>
                <w:b/>
                <w:sz w:val="18"/>
              </w:rPr>
            </w:pPr>
            <w:r w:rsidRPr="00F238FB">
              <w:rPr>
                <w:rFonts w:ascii="Myriad Pro" w:hAnsi="Myriad Pro"/>
                <w:b/>
                <w:sz w:val="18"/>
              </w:rPr>
              <w:t>SAP</w:t>
            </w:r>
            <w:r w:rsidR="005B18C4">
              <w:rPr>
                <w:rFonts w:ascii="Myriad Pro" w:hAnsi="Myriad Pro"/>
                <w:b/>
                <w:sz w:val="18"/>
              </w:rPr>
              <w:t xml:space="preserve"> løsningsekspert rekruttering</w:t>
            </w:r>
            <w:r w:rsidRPr="00F238FB">
              <w:rPr>
                <w:rFonts w:ascii="Myriad Pro" w:hAnsi="Myriad Pro"/>
                <w:b/>
                <w:sz w:val="18"/>
              </w:rPr>
              <w:t xml:space="preserve"> </w:t>
            </w:r>
            <w:r w:rsidR="00F179C3">
              <w:rPr>
                <w:rFonts w:ascii="Myriad Pro" w:hAnsi="Myriad Pro"/>
                <w:b/>
                <w:sz w:val="18"/>
              </w:rPr>
              <w:t>- 2026022347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313706F0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Thor-André Svendsen</w:t>
            </w:r>
          </w:p>
          <w:p w14:paraId="4A0CB96B" w14:textId="3BEA0EEE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Avdelingssjef</w:t>
            </w: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B18C4"/>
    <w:rsid w:val="005F4C5A"/>
    <w:rsid w:val="006139BD"/>
    <w:rsid w:val="006177F2"/>
    <w:rsid w:val="00657B4F"/>
    <w:rsid w:val="00671118"/>
    <w:rsid w:val="00673964"/>
    <w:rsid w:val="00693064"/>
    <w:rsid w:val="006B44F5"/>
    <w:rsid w:val="006D0843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72960"/>
    <w:rsid w:val="00B73DA9"/>
    <w:rsid w:val="00B86444"/>
    <w:rsid w:val="00B96186"/>
    <w:rsid w:val="00BC0B3C"/>
    <w:rsid w:val="00BC4401"/>
    <w:rsid w:val="00BC4828"/>
    <w:rsid w:val="00BF21E6"/>
    <w:rsid w:val="00C04D07"/>
    <w:rsid w:val="00C1615F"/>
    <w:rsid w:val="00C16E63"/>
    <w:rsid w:val="00C4023B"/>
    <w:rsid w:val="00C408F7"/>
    <w:rsid w:val="00C731E0"/>
    <w:rsid w:val="00C739DC"/>
    <w:rsid w:val="00C86423"/>
    <w:rsid w:val="00C87592"/>
    <w:rsid w:val="00CD1B74"/>
    <w:rsid w:val="00CD50E9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D0DD9"/>
    <w:rsid w:val="00EE25D7"/>
    <w:rsid w:val="00F179C3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79</TotalTime>
  <Pages>2</Pages>
  <Words>153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Trollsås, Celine</cp:lastModifiedBy>
  <cp:revision>100</cp:revision>
  <cp:lastPrinted>2014-03-25T08:31:00Z</cp:lastPrinted>
  <dcterms:created xsi:type="dcterms:W3CDTF">2018-08-07T12:05:00Z</dcterms:created>
  <dcterms:modified xsi:type="dcterms:W3CDTF">2026-06-17T13:09:00Z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